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Richmond Park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Richmond Park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Richmond Park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Richmond Park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Richmond Park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Richmond Park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76.3% </w:t>
      </w:r>
      <w:r w:rsidRPr="004747BF">
        <w:rPr>
          <w:rFonts w:ascii="Libre Franklin Light" w:eastAsia="Times New Roman" w:hAnsi="Libre Franklin Light" w:cs="Calibri Light"/>
        </w:rPr>
        <w:t xml:space="preserve">of those respondents classified as PGSI 8+ in Richmond Park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Richmond Park is estimated to be </w:t>
      </w:r>
      <w:r w:rsidRPr="00773DF7">
        <w:rPr>
          <w:rFonts w:ascii="Libre Franklin Light" w:eastAsia="Times New Roman" w:hAnsi="Libre Franklin Light" w:cs="Calibri Light"/>
          <w:b/>
          <w:bCs/>
          <w:color w:val="C45911" w:themeColor="accent2" w:themeShade="BF"/>
        </w:rPr>
        <w:t xml:space="preserve">£3,965,065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Richmond Park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Park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Richmond Park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Richmond Park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Richmond Par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Richmond Park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Richmond Par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Richmond Park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Park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76.3%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Richmond Par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Richmond Park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43.2%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Richmond Park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Richmond Park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Richmond Park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Richmond Park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Richmond Park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£3,965,065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Richmond Park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£64,584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£1,335,642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£95,681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£49,335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£2,392,913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£3,965,065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Richmond Park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Richmond Park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Park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Park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Park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Richmond Park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Richmond Park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Richmond Park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Park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Richmond Park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Richmond Park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Richmond Park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A804E98-519D-465B-94CE-A3005AC173F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